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242" w:rsidRDefault="00CC5F5D" w:rsidP="0037550E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КЛАСИРАНЕ </w:t>
      </w:r>
    </w:p>
    <w:p w:rsidR="00762242" w:rsidRDefault="002479E6" w:rsidP="00762242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УЧЕНИЦИ</w:t>
      </w:r>
      <w:r w:rsidR="00762242">
        <w:rPr>
          <w:rFonts w:asciiTheme="majorHAnsi" w:hAnsiTheme="majorHAnsi"/>
          <w:b/>
          <w:sz w:val="32"/>
          <w:szCs w:val="32"/>
        </w:rPr>
        <w:t xml:space="preserve"> </w:t>
      </w:r>
      <w:r w:rsidR="00BE482C" w:rsidRPr="00BE482C">
        <w:rPr>
          <w:rFonts w:asciiTheme="majorHAnsi" w:hAnsiTheme="majorHAnsi"/>
          <w:b/>
          <w:sz w:val="32"/>
          <w:szCs w:val="32"/>
        </w:rPr>
        <w:t>ДЛ</w:t>
      </w:r>
      <w:r w:rsidR="00484BD5">
        <w:rPr>
          <w:rFonts w:asciiTheme="majorHAnsi" w:hAnsiTheme="majorHAnsi"/>
          <w:b/>
          <w:sz w:val="32"/>
          <w:szCs w:val="32"/>
        </w:rPr>
        <w:t>ОП 2 КРЪГ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09.11-13.11.</w:t>
      </w:r>
      <w:r w:rsidR="00BE482C" w:rsidRPr="00BE482C">
        <w:rPr>
          <w:rFonts w:asciiTheme="majorHAnsi" w:hAnsiTheme="majorHAnsi"/>
          <w:b/>
          <w:sz w:val="32"/>
          <w:szCs w:val="32"/>
        </w:rPr>
        <w:t>2021 г.</w:t>
      </w:r>
      <w:r w:rsidR="00762242" w:rsidRPr="00762242">
        <w:rPr>
          <w:rFonts w:asciiTheme="majorHAnsi" w:hAnsiTheme="majorHAnsi"/>
          <w:b/>
          <w:sz w:val="32"/>
          <w:szCs w:val="32"/>
        </w:rPr>
        <w:t xml:space="preserve"> </w:t>
      </w:r>
    </w:p>
    <w:p w:rsidR="00576D0A" w:rsidRDefault="00762242" w:rsidP="00762242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ГР. ПЛЕВЕН</w:t>
      </w:r>
    </w:p>
    <w:p w:rsidR="00031BE5" w:rsidRDefault="00031BE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870" w:type="dxa"/>
        <w:tblInd w:w="-432" w:type="dxa"/>
        <w:tblLook w:val="04A0" w:firstRow="1" w:lastRow="0" w:firstColumn="1" w:lastColumn="0" w:noHBand="0" w:noVBand="1"/>
      </w:tblPr>
      <w:tblGrid>
        <w:gridCol w:w="540"/>
        <w:gridCol w:w="3849"/>
        <w:gridCol w:w="921"/>
        <w:gridCol w:w="3619"/>
        <w:gridCol w:w="1941"/>
      </w:tblGrid>
      <w:tr w:rsidR="002479E6" w:rsidRPr="00762242" w:rsidTr="002479E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ИМЕ НА СЪСТЕЗАТЕЛЯ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ОТБОР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32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Георги Гълъбов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Симеон Соколов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Димитър Колев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Априлец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Бояджик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Николай Гюров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Кирил Спасов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34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Димитър Панталеев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Светлин Симеонов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Юмер Хасан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36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Лоренцо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Христо Тасков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Николай Карабойков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Иван Начев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Севастиян Манчев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Красимир Спасов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Александър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Васко Маринов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38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Денислав Кръстев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Исус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Рашко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Умут Мустафа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Георги Станков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Александър Денев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40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Йоан Христов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Иван Христов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Персиян Тихомиров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Окан Салейдин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Илия Калчев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Лаута арми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Димитър Петков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Капитан Петко Войвода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Георги Чобанов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Дамян Хухук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Николай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42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Владимир Давидов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Лаута арми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Силян Попов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Георги Тобошаров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Доростол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Силистра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Александър Гюров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Антонио Дамянов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Александър Миланов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Таланти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Лом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Реджеб Реджеб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Десислав Божинов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Калоян Матеев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Юнайтед спортс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Иво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Цветослав Николов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Сали Сали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44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Светослав Стратиев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 Халилов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Светлин Дамянов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Лало Величков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Атанас Динков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Лаута арми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Илия Йорданов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ГО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Горна Оряховица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Стоян Симеонов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Априлец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Бояджик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Преслав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ГО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Горна Оряховица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Николай Събев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Антонио Обретенов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Верхат Еремиев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ДСД боксинг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46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Ангел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Ангел Самуилов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Стоил Атанасов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ДСД боксинг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Ростислав Василев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Корнер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Даниел Цветков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Юнайтед спортс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Коце Коцев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ГО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Горна Оряховица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Десислав Колев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Доростол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Силистра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Цветомир Петров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Юлиан Филипов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Фикри Живков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48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Янко Илиев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Джем Мустафа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Илия Асенов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Рашо Данг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Шукри Шукри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Борислав Андреев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РС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Вилимир Радев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Славчо Асенов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sz w:val="28"/>
                <w:szCs w:val="28"/>
                <w:lang w:eastAsia="en-US"/>
              </w:rPr>
            </w:pPr>
            <w:r w:rsidRPr="00762242">
              <w:rPr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Петър Петков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Кристиан Торлаков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Добруджа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Джан Ахмедов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Лаута арми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Ивайло Кирилов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Били Зоранов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Серкан Сали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Исус Русев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Александър Цветанов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 Йосифов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Християн Чобанов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Борис Николов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Светлин Яношев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52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Петър Костов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Бокс за всички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Деян Михайлов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Добруджа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Трайчо Трайчов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Манчо Методиев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Владо Стоянов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Александър Бонев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Теодор Маринов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Милен Видински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Стоян Ангелов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Виктор Огнянов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Владимир Коев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54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Никола Клявков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Първенец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Любчо Колев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Априлец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Бояджик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Дейвид Огнянов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Джеляйдин Хюсеинов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Виктор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Галип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Арда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Сашко Цолов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Христо Христов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57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Стилиян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Александър Гърбев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Бинел Семо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Добруджа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Георги Ярмазов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Павло Петров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Цветомир Миховски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ДСД боксинг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Антон Цветанов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Тонислав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Руси Мартинов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Христо Илиев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Стилиан Петков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Боруй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Костадин Петров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63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Ивайло Станчев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Кирчо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Нецо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Ерик Живков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Нино Николаев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Роберто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ДСД боксинг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Константин Цветанов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Ремзи Шукри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Валентин Райчев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66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Сами Хашем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Първенец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Илия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АСК Сливен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Ивайло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Емануил Йосифов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Таланти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Лом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Марчело Кирилов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Николай Байчев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Априлец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Бояджик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Явор Вълчев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ДСД боксинг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Атанас Сенгелиев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Атай Мурад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Асен Емилов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Лаута арми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70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Георги Грозданов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Първенец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 Нейков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Иван Божинов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Патрисио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Пламен Пиринов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Лаута арми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75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Роселин Бачевски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Алекс Кисов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Атанас Митрев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Максим Дедов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Янислав Шамбов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80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Васил Кани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с. Първенец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Васил Кацарски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Боруй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Милиян Ангелов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Цветомир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Стоян Петров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Беласица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Венцислав Митев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90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Иван-Ангел Янкулски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Беласица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Сами Топалов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 xml:space="preserve">Шумен 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Християн Костов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Петър Костадинов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Емил Кръстев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Иво Демирев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Будин Бодинов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Спартак ДИМ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Димитровград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90+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Илиян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90+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Виктор Йорданов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90+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Локомотив РС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Росен Недков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90+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2479E6" w:rsidRPr="00762242" w:rsidTr="002479E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Божидар Ковачев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90+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Лъвовете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9E6" w:rsidRPr="00762242" w:rsidRDefault="002479E6" w:rsidP="002479E6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2242">
              <w:rPr>
                <w:color w:val="000000"/>
                <w:sz w:val="28"/>
                <w:szCs w:val="28"/>
                <w:lang w:eastAsia="en-US"/>
              </w:rPr>
              <w:t>Петрич</w:t>
            </w:r>
          </w:p>
        </w:tc>
      </w:tr>
    </w:tbl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484BD5" w:rsidRDefault="00762242" w:rsidP="0076224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p w:rsidR="00CC5F5D" w:rsidRDefault="00CC5F5D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735" w:rsidRDefault="00EF2735" w:rsidP="00144764">
      <w:r>
        <w:separator/>
      </w:r>
    </w:p>
  </w:endnote>
  <w:endnote w:type="continuationSeparator" w:id="0">
    <w:p w:rsidR="00EF2735" w:rsidRDefault="00EF273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Default="002E4711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Pr="00144764" w:rsidRDefault="002E4711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735" w:rsidRDefault="00EF2735" w:rsidP="00144764">
      <w:r>
        <w:separator/>
      </w:r>
    </w:p>
  </w:footnote>
  <w:footnote w:type="continuationSeparator" w:id="0">
    <w:p w:rsidR="00EF2735" w:rsidRDefault="00EF273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Pr="00144764" w:rsidRDefault="002E4711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1BE5"/>
    <w:rsid w:val="000342D8"/>
    <w:rsid w:val="000F0F1A"/>
    <w:rsid w:val="00144764"/>
    <w:rsid w:val="00200303"/>
    <w:rsid w:val="0021314D"/>
    <w:rsid w:val="002479E6"/>
    <w:rsid w:val="002A4A8E"/>
    <w:rsid w:val="002E4711"/>
    <w:rsid w:val="0037550E"/>
    <w:rsid w:val="003874E4"/>
    <w:rsid w:val="00484BD5"/>
    <w:rsid w:val="00570DB0"/>
    <w:rsid w:val="00576D0A"/>
    <w:rsid w:val="00606305"/>
    <w:rsid w:val="006D1ED9"/>
    <w:rsid w:val="006F54E2"/>
    <w:rsid w:val="007077B0"/>
    <w:rsid w:val="0073702F"/>
    <w:rsid w:val="0076018A"/>
    <w:rsid w:val="00762242"/>
    <w:rsid w:val="00803877"/>
    <w:rsid w:val="00853C82"/>
    <w:rsid w:val="00917784"/>
    <w:rsid w:val="00920FBF"/>
    <w:rsid w:val="00A25AD5"/>
    <w:rsid w:val="00A87976"/>
    <w:rsid w:val="00A958E3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D5333"/>
    <w:rsid w:val="00E127A4"/>
    <w:rsid w:val="00E1287C"/>
    <w:rsid w:val="00E247D5"/>
    <w:rsid w:val="00E957A4"/>
    <w:rsid w:val="00E96AFF"/>
    <w:rsid w:val="00EF2735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98553"/>
  <w15:docId w15:val="{C3D951A9-AA3B-448E-81EB-CE900631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479E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79E6"/>
    <w:rPr>
      <w:color w:val="954F72"/>
      <w:u w:val="single"/>
    </w:rPr>
  </w:style>
  <w:style w:type="paragraph" w:customStyle="1" w:styleId="xl63">
    <w:name w:val="xl63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4">
    <w:name w:val="xl64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65">
    <w:name w:val="xl65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6">
    <w:name w:val="xl66"/>
    <w:basedOn w:val="Normal"/>
    <w:rsid w:val="002479E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7">
    <w:name w:val="xl67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0"/>
      <w:szCs w:val="20"/>
      <w:lang w:val="en-US" w:eastAsia="en-US"/>
    </w:rPr>
  </w:style>
  <w:style w:type="paragraph" w:customStyle="1" w:styleId="xl68">
    <w:name w:val="xl68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69">
    <w:name w:val="xl69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0">
    <w:name w:val="xl70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3">
    <w:name w:val="xl73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74">
    <w:name w:val="xl74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75">
    <w:name w:val="xl75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7">
    <w:name w:val="xl77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9">
    <w:name w:val="xl79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639B9-275F-44FA-A58B-A7762A6D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11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7</cp:revision>
  <cp:lastPrinted>2021-03-05T11:43:00Z</cp:lastPrinted>
  <dcterms:created xsi:type="dcterms:W3CDTF">2021-11-24T11:39:00Z</dcterms:created>
  <dcterms:modified xsi:type="dcterms:W3CDTF">2021-11-24T13:35:00Z</dcterms:modified>
</cp:coreProperties>
</file>